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219" w:type="dxa"/>
        <w:tblLook w:val="01E0" w:firstRow="1" w:lastRow="1" w:firstColumn="1" w:lastColumn="1" w:noHBand="0" w:noVBand="0"/>
      </w:tblPr>
      <w:tblGrid>
        <w:gridCol w:w="5212"/>
      </w:tblGrid>
      <w:tr w:rsidR="001E0113" w:rsidTr="005F3AA0">
        <w:trPr>
          <w:trHeight w:val="7379"/>
        </w:trPr>
        <w:tc>
          <w:tcPr>
            <w:tcW w:w="5212" w:type="dxa"/>
          </w:tcPr>
          <w:p w:rsidR="00157A27" w:rsidRDefault="006E0F79" w:rsidP="006E0F79">
            <w:pPr>
              <w:pStyle w:val="1"/>
              <w:shd w:val="clear" w:color="auto" w:fill="auto"/>
              <w:spacing w:after="164" w:line="260" w:lineRule="exact"/>
              <w:ind w:left="884"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157A27">
              <w:rPr>
                <w:sz w:val="28"/>
                <w:szCs w:val="28"/>
              </w:rPr>
              <w:t>Приложение</w:t>
            </w:r>
          </w:p>
          <w:p w:rsidR="00157A27" w:rsidRDefault="00157A27" w:rsidP="006E0F79">
            <w:pPr>
              <w:pStyle w:val="1"/>
              <w:shd w:val="clear" w:color="auto" w:fill="auto"/>
              <w:spacing w:after="0" w:line="240" w:lineRule="exact"/>
              <w:ind w:left="743"/>
              <w:jc w:val="both"/>
            </w:pPr>
            <w:r>
              <w:rPr>
                <w:sz w:val="28"/>
                <w:szCs w:val="28"/>
              </w:rPr>
              <w:t>к изменениям, которые вносятся в Административный регламент предоставления администрацией Шпаковского муниципального района Ставропольского края го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ударственной</w:t>
            </w:r>
            <w:r>
              <w:t xml:space="preserve"> услуги «</w:t>
            </w:r>
            <w:r w:rsidR="005F3AA0">
              <w:rPr>
                <w:sz w:val="28"/>
                <w:szCs w:val="28"/>
              </w:rPr>
              <w:t>Предоста</w:t>
            </w:r>
            <w:r w:rsidR="005F3AA0">
              <w:rPr>
                <w:sz w:val="28"/>
                <w:szCs w:val="28"/>
              </w:rPr>
              <w:t>в</w:t>
            </w:r>
            <w:r w:rsidR="005F3AA0">
              <w:rPr>
                <w:sz w:val="28"/>
                <w:szCs w:val="28"/>
              </w:rPr>
              <w:t>ление за счет средств бюджета Ставропольского края субсидий на возмещение части затрат на оплату услуг по искусственному осемен</w:t>
            </w:r>
            <w:r w:rsidR="005F3AA0">
              <w:rPr>
                <w:sz w:val="28"/>
                <w:szCs w:val="28"/>
              </w:rPr>
              <w:t>е</w:t>
            </w:r>
            <w:r w:rsidR="005F3AA0">
              <w:rPr>
                <w:sz w:val="28"/>
                <w:szCs w:val="28"/>
              </w:rPr>
              <w:t>нию сельскохозяйственных ж</w:t>
            </w:r>
            <w:r w:rsidR="005F3AA0">
              <w:rPr>
                <w:sz w:val="28"/>
                <w:szCs w:val="28"/>
              </w:rPr>
              <w:t>и</w:t>
            </w:r>
            <w:r w:rsidR="005F3AA0">
              <w:rPr>
                <w:sz w:val="28"/>
                <w:szCs w:val="28"/>
              </w:rPr>
              <w:t>вотных</w:t>
            </w:r>
            <w:r>
              <w:t>»</w:t>
            </w:r>
          </w:p>
          <w:p w:rsidR="00157A27" w:rsidRDefault="00157A27" w:rsidP="005F3AA0">
            <w:pPr>
              <w:pStyle w:val="1"/>
              <w:shd w:val="clear" w:color="auto" w:fill="auto"/>
              <w:spacing w:after="0" w:line="240" w:lineRule="auto"/>
              <w:ind w:left="317" w:firstLine="142"/>
              <w:jc w:val="both"/>
            </w:pPr>
          </w:p>
          <w:p w:rsidR="00157A27" w:rsidRDefault="006E0F79" w:rsidP="006E0F79">
            <w:pPr>
              <w:pStyle w:val="1"/>
              <w:shd w:val="clear" w:color="auto" w:fill="auto"/>
              <w:spacing w:after="188" w:line="26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        </w:t>
            </w:r>
            <w:r w:rsidR="00157A27">
              <w:rPr>
                <w:sz w:val="28"/>
                <w:szCs w:val="28"/>
              </w:rPr>
              <w:t>Приложение 1</w:t>
            </w:r>
          </w:p>
          <w:p w:rsidR="001E0113" w:rsidRDefault="00157A27" w:rsidP="006E0F79">
            <w:pPr>
              <w:pStyle w:val="1"/>
              <w:shd w:val="clear" w:color="auto" w:fill="auto"/>
              <w:spacing w:after="1064" w:line="240" w:lineRule="exact"/>
              <w:ind w:left="743" w:right="20"/>
              <w:jc w:val="both"/>
            </w:pPr>
            <w:r>
              <w:rPr>
                <w:sz w:val="28"/>
                <w:szCs w:val="28"/>
              </w:rPr>
              <w:t>к Административному регламенту предоставления администрацией Шпаковского муниципального района Ставропольского края го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ударственной услуги</w:t>
            </w:r>
            <w:r>
              <w:t xml:space="preserve"> «</w:t>
            </w:r>
            <w:r w:rsidR="005F3AA0">
              <w:rPr>
                <w:sz w:val="28"/>
                <w:szCs w:val="28"/>
              </w:rPr>
              <w:t>Предоста</w:t>
            </w:r>
            <w:r w:rsidR="005F3AA0">
              <w:rPr>
                <w:sz w:val="28"/>
                <w:szCs w:val="28"/>
              </w:rPr>
              <w:t>в</w:t>
            </w:r>
            <w:r w:rsidR="005F3AA0">
              <w:rPr>
                <w:sz w:val="28"/>
                <w:szCs w:val="28"/>
              </w:rPr>
              <w:t>ление за счет средств бюджета Ставропольского края субсидий на возмещение части затрат на оплату услуг по искусственному осемен</w:t>
            </w:r>
            <w:r w:rsidR="005F3AA0">
              <w:rPr>
                <w:sz w:val="28"/>
                <w:szCs w:val="28"/>
              </w:rPr>
              <w:t>е</w:t>
            </w:r>
            <w:r w:rsidR="005F3AA0">
              <w:rPr>
                <w:sz w:val="28"/>
                <w:szCs w:val="28"/>
              </w:rPr>
              <w:t>нию сельскохозяйственных ж</w:t>
            </w:r>
            <w:r w:rsidR="005F3AA0">
              <w:rPr>
                <w:sz w:val="28"/>
                <w:szCs w:val="28"/>
              </w:rPr>
              <w:t>и</w:t>
            </w:r>
            <w:r w:rsidR="005F3AA0">
              <w:rPr>
                <w:sz w:val="28"/>
                <w:szCs w:val="28"/>
              </w:rPr>
              <w:t>вотных</w:t>
            </w:r>
            <w:r>
              <w:t>»</w:t>
            </w:r>
          </w:p>
        </w:tc>
      </w:tr>
    </w:tbl>
    <w:p w:rsidR="001E0113" w:rsidRDefault="001E0113" w:rsidP="001E0113">
      <w:pPr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6B6723">
        <w:rPr>
          <w:sz w:val="28"/>
          <w:szCs w:val="28"/>
        </w:rPr>
        <w:t>государственной услуги</w:t>
      </w:r>
      <w:r>
        <w:rPr>
          <w:sz w:val="28"/>
          <w:szCs w:val="28"/>
        </w:rPr>
        <w:t xml:space="preserve"> «Предоставление за счет средств бюджета Ставропольского края субсидий на возмещение части затрат на оплату услуг по искусственному осеменению сельскохозяйственных живо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ных»</w:t>
      </w:r>
    </w:p>
    <w:p w:rsidR="001E0113" w:rsidRDefault="001E0113" w:rsidP="001E011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113" w:rsidRDefault="00157A27" w:rsidP="001E0113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7620</wp:posOffset>
                </wp:positionV>
                <wp:extent cx="3014980" cy="398145"/>
                <wp:effectExtent l="0" t="0" r="13970" b="20955"/>
                <wp:wrapNone/>
                <wp:docPr id="17" name="Блок-схема: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AE4B1F" w:rsidRDefault="001E0113" w:rsidP="001E0113">
                            <w:pPr>
                              <w:jc w:val="center"/>
                              <w:rPr>
                                <w:color w:val="000000"/>
                                <w:sz w:val="6"/>
                                <w:szCs w:val="6"/>
                              </w:rPr>
                            </w:pPr>
                          </w:p>
                          <w:p w:rsidR="001E0113" w:rsidRPr="0017206D" w:rsidRDefault="001E0113" w:rsidP="001E011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7206D">
                              <w:rPr>
                                <w:color w:val="000000"/>
                              </w:rPr>
                              <w:t>Прием и регистрация документов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7" o:spid="_x0000_s1026" type="#_x0000_t109" style="position:absolute;margin-left:119.7pt;margin-top:.6pt;width:237.4pt;height:31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">
                <v:textbox inset="2.18439mm,1.0922mm,2.18439mm,1.0922mm">
                  <w:txbxContent>
                    <w:p w:rsidR="001E0113" w:rsidRPr="00AE4B1F" w:rsidRDefault="001E0113" w:rsidP="001E0113">
                      <w:pPr>
                        <w:jc w:val="center"/>
                        <w:rPr>
                          <w:color w:val="000000"/>
                          <w:sz w:val="6"/>
                          <w:szCs w:val="6"/>
                        </w:rPr>
                      </w:pPr>
                    </w:p>
                    <w:p w:rsidR="001E0113" w:rsidRPr="0017206D" w:rsidRDefault="001E0113" w:rsidP="001E0113">
                      <w:pPr>
                        <w:jc w:val="center"/>
                        <w:rPr>
                          <w:color w:val="000000"/>
                        </w:rPr>
                      </w:pPr>
                      <w:r w:rsidRPr="0017206D">
                        <w:rPr>
                          <w:color w:val="000000"/>
                        </w:rPr>
                        <w:t>Прием и регистрация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100965</wp:posOffset>
                </wp:positionV>
                <wp:extent cx="180975" cy="325755"/>
                <wp:effectExtent l="38100" t="0" r="28575" b="5524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51.05pt;margin-top:7.95pt;width:14.25pt;height:25.6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100965</wp:posOffset>
                </wp:positionV>
                <wp:extent cx="144780" cy="325755"/>
                <wp:effectExtent l="0" t="0" r="64770" b="5524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22.05pt;margin-top:7.95pt;width:11.4pt;height:2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DHaAIAAHw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121920</wp:posOffset>
                </wp:positionV>
                <wp:extent cx="2750820" cy="687705"/>
                <wp:effectExtent l="0" t="0" r="11430" b="1714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82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both"/>
                            </w:pPr>
                            <w:r>
                              <w:t>Прием и регистрация документов с направлением заявителю уведомления о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-11.4pt;margin-top:9.6pt;width:216.6pt;height:54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">
                <v:textbox>
                  <w:txbxContent>
                    <w:p w:rsidR="001E0113" w:rsidRDefault="001E0113" w:rsidP="001E0113">
                      <w:pPr>
                        <w:jc w:val="both"/>
                      </w:pPr>
                      <w:r>
                        <w:t>Прием и регистрация документов с направлением заявителю уведомления о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121920</wp:posOffset>
                </wp:positionV>
                <wp:extent cx="2867660" cy="790575"/>
                <wp:effectExtent l="0" t="0" r="2794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center"/>
                            </w:pPr>
                            <w:r>
                              <w:t xml:space="preserve">Отказ </w:t>
                            </w:r>
                            <w:proofErr w:type="gramStart"/>
                            <w:r>
                              <w:t>в приеме документов с направл</w:t>
                            </w:r>
                            <w:r>
                              <w:t>е</w:t>
                            </w:r>
                            <w:r>
                              <w:t>нием заявителю уведомления об отказе в приеме документов с указанием</w:t>
                            </w:r>
                            <w:proofErr w:type="gramEnd"/>
                            <w:r>
                              <w:t xml:space="preserve"> прич</w:t>
                            </w:r>
                            <w:r>
                              <w:t>и</w:t>
                            </w:r>
                            <w:r>
                              <w:t>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245.1pt;margin-top:9.6pt;width:225.8pt;height:6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">
                <v:textbox>
                  <w:txbxContent>
                    <w:p w:rsidR="001E0113" w:rsidRDefault="001E0113" w:rsidP="001E0113">
                      <w:pPr>
                        <w:jc w:val="center"/>
                      </w:pPr>
                      <w:r>
                        <w:t xml:space="preserve">Отказ </w:t>
                      </w:r>
                      <w:proofErr w:type="gramStart"/>
                      <w:r>
                        <w:t>в приеме документов с направл</w:t>
                      </w:r>
                      <w:r>
                        <w:t>е</w:t>
                      </w:r>
                      <w:r>
                        <w:t>нием заявителю уведомления об отказе в приеме документов с указанием</w:t>
                      </w:r>
                      <w:proofErr w:type="gramEnd"/>
                      <w:r>
                        <w:t xml:space="preserve"> прич</w:t>
                      </w:r>
                      <w:r>
                        <w:t>и</w:t>
                      </w:r>
                      <w:r>
                        <w:t>ны отказа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1E0113" w:rsidRDefault="00157A27" w:rsidP="001E0113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>
                <wp:simplePos x="0" y="0"/>
                <wp:positionH relativeFrom="column">
                  <wp:posOffset>1028699</wp:posOffset>
                </wp:positionH>
                <wp:positionV relativeFrom="paragraph">
                  <wp:posOffset>151130</wp:posOffset>
                </wp:positionV>
                <wp:extent cx="0" cy="228600"/>
                <wp:effectExtent l="76200" t="0" r="57150" b="571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81pt;margin-top:11.9pt;width:0;height:18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T28YQIAAHc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47625</wp:posOffset>
                </wp:positionV>
                <wp:extent cx="594360" cy="294005"/>
                <wp:effectExtent l="0" t="0" r="72390" b="4889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05.2pt;margin-top:3.75pt;width:46.8pt;height:23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74930</wp:posOffset>
                </wp:positionV>
                <wp:extent cx="2743200" cy="1028700"/>
                <wp:effectExtent l="0" t="0" r="19050" b="19050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Default="001E0113" w:rsidP="001E0113">
                            <w:pPr>
                              <w:jc w:val="both"/>
                            </w:pPr>
                            <w:r w:rsidRPr="009F05DC">
                              <w:t>Формирование и направление межв</w:t>
                            </w:r>
                            <w:r w:rsidRPr="009F05DC">
                              <w:t>е</w:t>
                            </w:r>
                            <w:r w:rsidRPr="009F05DC">
                              <w:t>домственн</w:t>
                            </w:r>
                            <w:r>
                              <w:t>ых</w:t>
                            </w:r>
                            <w:r w:rsidRPr="009F05DC">
                              <w:t xml:space="preserve"> запрос</w:t>
                            </w:r>
                            <w:r>
                              <w:t>ов</w:t>
                            </w:r>
                            <w:r w:rsidRPr="009F05DC">
                              <w:t xml:space="preserve"> в </w:t>
                            </w:r>
                            <w:r>
                              <w:t>органы</w:t>
                            </w:r>
                            <w:r w:rsidRPr="009F05DC">
                              <w:t xml:space="preserve"> мес</w:t>
                            </w:r>
                            <w:r w:rsidRPr="009F05DC">
                              <w:t>т</w:t>
                            </w:r>
                            <w:r w:rsidRPr="009F05DC">
                              <w:t>ного самоуправления поселени</w:t>
                            </w:r>
                            <w:r>
                              <w:t>я или городского округа</w:t>
                            </w:r>
                            <w:r w:rsidRPr="009F05DC">
                              <w:t xml:space="preserve"> Ставропольского</w:t>
                            </w:r>
                            <w:r>
                              <w:t xml:space="preserve"> края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9" type="#_x0000_t109" style="position:absolute;left:0;text-align:left;margin-left:-9pt;margin-top:5.9pt;width:3in;height:8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">
                <v:textbox>
                  <w:txbxContent>
                    <w:p w:rsidR="001E0113" w:rsidRDefault="001E0113" w:rsidP="001E0113">
                      <w:pPr>
                        <w:jc w:val="both"/>
                      </w:pPr>
                      <w:r w:rsidRPr="009F05DC">
                        <w:t>Формирование и направление межв</w:t>
                      </w:r>
                      <w:r w:rsidRPr="009F05DC">
                        <w:t>е</w:t>
                      </w:r>
                      <w:r w:rsidRPr="009F05DC">
                        <w:t>домственн</w:t>
                      </w:r>
                      <w:r>
                        <w:t>ых</w:t>
                      </w:r>
                      <w:r w:rsidRPr="009F05DC">
                        <w:t xml:space="preserve"> запрос</w:t>
                      </w:r>
                      <w:r>
                        <w:t>ов</w:t>
                      </w:r>
                      <w:r w:rsidRPr="009F05DC">
                        <w:t xml:space="preserve"> в </w:t>
                      </w:r>
                      <w:r>
                        <w:t>органы</w:t>
                      </w:r>
                      <w:r w:rsidRPr="009F05DC">
                        <w:t xml:space="preserve"> мес</w:t>
                      </w:r>
                      <w:r w:rsidRPr="009F05DC">
                        <w:t>т</w:t>
                      </w:r>
                      <w:r w:rsidRPr="009F05DC">
                        <w:t>ного самоуправления поселени</w:t>
                      </w:r>
                      <w:r>
                        <w:t>я или городского округа</w:t>
                      </w:r>
                      <w:r w:rsidRPr="009F05DC">
                        <w:t xml:space="preserve"> Ставропольского</w:t>
                      </w:r>
                      <w:r>
                        <w:t xml:space="preserve"> края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151129</wp:posOffset>
                </wp:positionV>
                <wp:extent cx="571500" cy="0"/>
                <wp:effectExtent l="0" t="76200" r="19050" b="952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7pt;margin-top:11.9pt;width:4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36830</wp:posOffset>
                </wp:positionV>
                <wp:extent cx="2714625" cy="342900"/>
                <wp:effectExtent l="0" t="0" r="28575" b="19050"/>
                <wp:wrapNone/>
                <wp:docPr id="8" name="Блок-схема: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732061" w:rsidRDefault="001E0113" w:rsidP="001E0113">
                            <w:pPr>
                              <w:spacing w:line="240" w:lineRule="exact"/>
                              <w:ind w:left="-114" w:right="-208"/>
                              <w:jc w:val="center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Рассмотрение документов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8" o:spid="_x0000_s1030" type="#_x0000_t109" style="position:absolute;left:0;text-align:left;margin-left:252pt;margin-top:2.9pt;width:213.7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">
                <v:textbox inset="2.18439mm,1.0922mm,2.18439mm,1.0922mm">
                  <w:txbxContent>
                    <w:p w:rsidR="001E0113" w:rsidRPr="00732061" w:rsidRDefault="001E0113" w:rsidP="001E0113">
                      <w:pPr>
                        <w:spacing w:line="240" w:lineRule="exact"/>
                        <w:ind w:left="-114" w:right="-208"/>
                        <w:jc w:val="center"/>
                      </w:pPr>
                      <w:r w:rsidRPr="00732061">
                        <w:rPr>
                          <w:color w:val="000000"/>
                        </w:rPr>
                        <w:t xml:space="preserve">Рассмотрение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1E0113" w:rsidRDefault="00157A27" w:rsidP="001E0113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74930</wp:posOffset>
                </wp:positionV>
                <wp:extent cx="635" cy="342900"/>
                <wp:effectExtent l="76200" t="0" r="75565" b="571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in;margin-top:5.9pt;width:.0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74930</wp:posOffset>
                </wp:positionV>
                <wp:extent cx="571500" cy="914400"/>
                <wp:effectExtent l="38100" t="0" r="190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07pt;margin-top:5.9pt;width:45pt;height:1in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">
                <v:stroke endarrow="block"/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Default="00157A27" w:rsidP="001E0113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29845</wp:posOffset>
                </wp:positionV>
                <wp:extent cx="2486660" cy="1171575"/>
                <wp:effectExtent l="0" t="0" r="27940" b="28575"/>
                <wp:wrapNone/>
                <wp:docPr id="5" name="Блок-схема: процесс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660" cy="11715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732061" w:rsidRDefault="001E0113" w:rsidP="001E0113">
                            <w:pPr>
                              <w:ind w:right="27"/>
                              <w:jc w:val="both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Отказ </w:t>
                            </w:r>
                            <w:proofErr w:type="gramStart"/>
                            <w:r w:rsidRPr="00732061">
                              <w:rPr>
                                <w:color w:val="000000"/>
                              </w:rPr>
                              <w:t xml:space="preserve">в </w:t>
                            </w:r>
                            <w:r w:rsidRPr="00732061">
                              <w:t>предоставлении госуда</w:t>
                            </w:r>
                            <w:r w:rsidRPr="00732061">
                              <w:t>р</w:t>
                            </w:r>
                            <w:r w:rsidRPr="00732061">
                              <w:t xml:space="preserve">ственной услуги </w:t>
                            </w:r>
                            <w:r>
                              <w:t>с направлением заявителю уведомления об отказе в предоставлении государстве</w:t>
                            </w:r>
                            <w:r>
                              <w:t>н</w:t>
                            </w:r>
                            <w:r>
                              <w:t>ной услуги с указанием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причины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31" type="#_x0000_t109" style="position:absolute;margin-left:260.7pt;margin-top:2.35pt;width:195.8pt;height:92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">
                <v:textbox>
                  <w:txbxContent>
                    <w:p w:rsidR="001E0113" w:rsidRPr="00732061" w:rsidRDefault="001E0113" w:rsidP="001E0113">
                      <w:pPr>
                        <w:ind w:right="27"/>
                        <w:jc w:val="both"/>
                      </w:pPr>
                      <w:r w:rsidRPr="00732061">
                        <w:rPr>
                          <w:color w:val="000000"/>
                        </w:rPr>
                        <w:t xml:space="preserve">Отказ </w:t>
                      </w:r>
                      <w:proofErr w:type="gramStart"/>
                      <w:r w:rsidRPr="00732061">
                        <w:rPr>
                          <w:color w:val="000000"/>
                        </w:rPr>
                        <w:t xml:space="preserve">в </w:t>
                      </w:r>
                      <w:r w:rsidRPr="00732061">
                        <w:t>предоставлении госуда</w:t>
                      </w:r>
                      <w:r w:rsidRPr="00732061">
                        <w:t>р</w:t>
                      </w:r>
                      <w:r w:rsidRPr="00732061">
                        <w:t xml:space="preserve">ственной услуги </w:t>
                      </w:r>
                      <w:r>
                        <w:t>с направлением заявителю уведомления об отказе в предоставлении государстве</w:t>
                      </w:r>
                      <w:r>
                        <w:t>н</w:t>
                      </w:r>
                      <w:r>
                        <w:t>ной услуги с указанием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причины отказа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57A27" w:rsidP="001E0113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1142999</wp:posOffset>
                </wp:positionH>
                <wp:positionV relativeFrom="paragraph">
                  <wp:posOffset>85090</wp:posOffset>
                </wp:positionV>
                <wp:extent cx="0" cy="342900"/>
                <wp:effectExtent l="76200" t="0" r="76200" b="571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90pt;margin-top:6.7pt;width:0;height:27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Default="00157A27" w:rsidP="001E0113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19050</wp:posOffset>
                </wp:positionV>
                <wp:extent cx="2743200" cy="457200"/>
                <wp:effectExtent l="0" t="0" r="19050" b="19050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4C754F" w:rsidRDefault="001E0113" w:rsidP="001E0113">
                            <w:pPr>
                              <w:spacing w:line="240" w:lineRule="exact"/>
                              <w:jc w:val="both"/>
                              <w:rPr>
                                <w:szCs w:val="22"/>
                              </w:rPr>
                            </w:pPr>
                            <w:r>
                              <w:t>П</w:t>
                            </w:r>
                            <w:r w:rsidRPr="00732061">
                              <w:t>редоставлени</w:t>
                            </w:r>
                            <w:r>
                              <w:t>е</w:t>
                            </w:r>
                            <w:r w:rsidRPr="00732061">
                              <w:t xml:space="preserve"> </w:t>
                            </w:r>
                            <w:r>
                              <w:t>субсидии путем с</w:t>
                            </w:r>
                            <w:r>
                              <w:t>о</w:t>
                            </w:r>
                            <w:r>
                              <w:t>ставления выплатных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32" type="#_x0000_t109" style="position:absolute;margin-left:-9pt;margin-top:1.5pt;width:3in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">
                <v:textbox>
                  <w:txbxContent>
                    <w:p w:rsidR="001E0113" w:rsidRPr="004C754F" w:rsidRDefault="001E0113" w:rsidP="001E0113">
                      <w:pPr>
                        <w:spacing w:line="240" w:lineRule="exact"/>
                        <w:jc w:val="both"/>
                        <w:rPr>
                          <w:szCs w:val="22"/>
                        </w:rPr>
                      </w:pPr>
                      <w:r>
                        <w:t>П</w:t>
                      </w:r>
                      <w:r w:rsidRPr="00732061">
                        <w:t>редоставлени</w:t>
                      </w:r>
                      <w:r>
                        <w:t>е</w:t>
                      </w:r>
                      <w:r w:rsidRPr="00732061">
                        <w:t xml:space="preserve"> </w:t>
                      </w:r>
                      <w:r>
                        <w:t>субсидии путем с</w:t>
                      </w:r>
                      <w:r>
                        <w:t>о</w:t>
                      </w:r>
                      <w:r>
                        <w:t>ставления выплатных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1E0113" w:rsidRDefault="001E0113" w:rsidP="001E0113">
      <w:pPr>
        <w:ind w:right="-51"/>
        <w:rPr>
          <w:sz w:val="28"/>
          <w:szCs w:val="28"/>
        </w:rPr>
      </w:pPr>
    </w:p>
    <w:p w:rsidR="001E0113" w:rsidRPr="008277BE" w:rsidRDefault="00157A27" w:rsidP="001E0113">
      <w:pPr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299" distR="114299" simplePos="0" relativeHeight="251665920" behindDoc="0" locked="0" layoutInCell="1" allowOverlap="1">
                <wp:simplePos x="0" y="0"/>
                <wp:positionH relativeFrom="column">
                  <wp:posOffset>1142999</wp:posOffset>
                </wp:positionH>
                <wp:positionV relativeFrom="paragraph">
                  <wp:posOffset>67310</wp:posOffset>
                </wp:positionV>
                <wp:extent cx="0" cy="228600"/>
                <wp:effectExtent l="76200" t="0" r="57150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90pt;margin-top:5.3pt;width:0;height:18pt;z-index:251665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0113" w:rsidRPr="008277BE" w:rsidRDefault="00157A27" w:rsidP="001E0113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-232410</wp:posOffset>
                </wp:positionH>
                <wp:positionV relativeFrom="paragraph">
                  <wp:posOffset>95250</wp:posOffset>
                </wp:positionV>
                <wp:extent cx="3314700" cy="15049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113" w:rsidRPr="00464EC8" w:rsidRDefault="001E0113" w:rsidP="001E0113">
                            <w:pPr>
                              <w:spacing w:line="216" w:lineRule="auto"/>
                              <w:jc w:val="both"/>
                            </w:pPr>
                            <w:r w:rsidRPr="00732061">
                              <w:t>Составление и направление в</w:t>
                            </w:r>
                            <w:r w:rsidR="008F0BF8">
                              <w:t xml:space="preserve"> </w:t>
                            </w:r>
                            <w:r w:rsidR="005F3AA0">
                              <w:t>Отдел № 23 Управления Федерального казначейства по Ставропольскому краю</w:t>
                            </w:r>
                            <w:r>
                              <w:t xml:space="preserve"> выплатных документов</w:t>
                            </w:r>
                            <w:r w:rsidRPr="00732061">
                              <w:t xml:space="preserve"> для перечисления с лицевого счета </w:t>
                            </w:r>
                            <w:r w:rsidRPr="002D3360">
                              <w:t>орган</w:t>
                            </w:r>
                            <w:r>
                              <w:t>а</w:t>
                            </w:r>
                            <w:r w:rsidRPr="002D3360">
                              <w:t xml:space="preserve"> местного самоуправления на расчетный счет заявителя</w:t>
                            </w:r>
                            <w:r>
                              <w:t>, открытый в российской</w:t>
                            </w:r>
                            <w:r w:rsidRPr="00732061">
                              <w:t xml:space="preserve"> кредитн</w:t>
                            </w:r>
                            <w:r>
                              <w:t>ой</w:t>
                            </w:r>
                            <w:r w:rsidRPr="00732061">
                              <w:t xml:space="preserve"> организаци</w:t>
                            </w:r>
                            <w:r>
                              <w:t>и</w:t>
                            </w:r>
                            <w:r w:rsidRPr="00732061">
                              <w:t>, причитающейся суммы субсиди</w:t>
                            </w:r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margin-left:-18.3pt;margin-top:7.5pt;width:261pt;height:11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wzTUQIAAGA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">
                <v:textbox>
                  <w:txbxContent>
                    <w:p w:rsidR="001E0113" w:rsidRPr="00464EC8" w:rsidRDefault="001E0113" w:rsidP="001E0113">
                      <w:pPr>
                        <w:spacing w:line="216" w:lineRule="auto"/>
                        <w:jc w:val="both"/>
                      </w:pPr>
                      <w:r w:rsidRPr="00732061">
                        <w:t>Составление и направление в</w:t>
                      </w:r>
                      <w:r w:rsidR="008F0BF8">
                        <w:t xml:space="preserve"> </w:t>
                      </w:r>
                      <w:r w:rsidR="005F3AA0">
                        <w:t>Отдел № 23 Управления Федерального казначейства по Ставропольскому краю</w:t>
                      </w:r>
                      <w:r>
                        <w:t xml:space="preserve"> выплатных документов</w:t>
                      </w:r>
                      <w:r w:rsidRPr="00732061">
                        <w:t xml:space="preserve"> для перечисления с лицевого счета </w:t>
                      </w:r>
                      <w:r w:rsidRPr="002D3360">
                        <w:t>орган</w:t>
                      </w:r>
                      <w:r>
                        <w:t>а</w:t>
                      </w:r>
                      <w:r w:rsidRPr="002D3360">
                        <w:t xml:space="preserve"> местного самоуправления на расчетный счет заявителя</w:t>
                      </w:r>
                      <w:r>
                        <w:t>, открытый в российской</w:t>
                      </w:r>
                      <w:r w:rsidRPr="00732061">
                        <w:t xml:space="preserve"> кредитн</w:t>
                      </w:r>
                      <w:r>
                        <w:t>ой</w:t>
                      </w:r>
                      <w:r w:rsidRPr="00732061">
                        <w:t xml:space="preserve"> организаци</w:t>
                      </w:r>
                      <w:r>
                        <w:t>и</w:t>
                      </w:r>
                      <w:r w:rsidRPr="00732061">
                        <w:t>, причитающейся суммы субсиди</w:t>
                      </w:r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</w:p>
    <w:p w:rsidR="001E0113" w:rsidRDefault="001E0113" w:rsidP="001E0113">
      <w:pPr>
        <w:spacing w:line="240" w:lineRule="exact"/>
        <w:jc w:val="center"/>
        <w:rPr>
          <w:sz w:val="28"/>
          <w:szCs w:val="28"/>
        </w:rPr>
      </w:pPr>
    </w:p>
    <w:p w:rsidR="001E0113" w:rsidRDefault="001E0113" w:rsidP="001E0113">
      <w:pPr>
        <w:tabs>
          <w:tab w:val="left" w:pos="28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jc w:val="center"/>
        <w:rPr>
          <w:sz w:val="28"/>
          <w:szCs w:val="28"/>
        </w:rPr>
      </w:pPr>
    </w:p>
    <w:p w:rsidR="001E0113" w:rsidRDefault="001E0113" w:rsidP="001E0113">
      <w:pPr>
        <w:rPr>
          <w:sz w:val="28"/>
          <w:szCs w:val="28"/>
        </w:rPr>
      </w:pPr>
    </w:p>
    <w:p w:rsidR="001E0113" w:rsidRDefault="001E0113" w:rsidP="001E0113">
      <w:pPr>
        <w:jc w:val="center"/>
      </w:pPr>
      <w:r>
        <w:t>____________________</w:t>
      </w:r>
      <w:r w:rsidR="006E0F79">
        <w:t>».</w:t>
      </w:r>
    </w:p>
    <w:p w:rsidR="007B0F95" w:rsidRDefault="007B0F95"/>
    <w:sectPr w:rsidR="007B0F95" w:rsidSect="00F9551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27"/>
    <w:rsid w:val="0001331E"/>
    <w:rsid w:val="00030D88"/>
    <w:rsid w:val="000373F3"/>
    <w:rsid w:val="000A138B"/>
    <w:rsid w:val="00157A27"/>
    <w:rsid w:val="0016761C"/>
    <w:rsid w:val="001847C5"/>
    <w:rsid w:val="001D7C50"/>
    <w:rsid w:val="001E0113"/>
    <w:rsid w:val="001F2F37"/>
    <w:rsid w:val="002338B4"/>
    <w:rsid w:val="002433D7"/>
    <w:rsid w:val="00267F1F"/>
    <w:rsid w:val="002A3824"/>
    <w:rsid w:val="00350A11"/>
    <w:rsid w:val="003E405C"/>
    <w:rsid w:val="003F4BE4"/>
    <w:rsid w:val="00511D15"/>
    <w:rsid w:val="005A553F"/>
    <w:rsid w:val="005F3AA0"/>
    <w:rsid w:val="00636AF1"/>
    <w:rsid w:val="006D3C6B"/>
    <w:rsid w:val="006E0F79"/>
    <w:rsid w:val="007944F4"/>
    <w:rsid w:val="007B0F95"/>
    <w:rsid w:val="007F4324"/>
    <w:rsid w:val="008611D0"/>
    <w:rsid w:val="008F0BF8"/>
    <w:rsid w:val="009206D5"/>
    <w:rsid w:val="00C0418A"/>
    <w:rsid w:val="00CF4CA9"/>
    <w:rsid w:val="00D776A4"/>
    <w:rsid w:val="00F95514"/>
    <w:rsid w:val="00FA0458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57A2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57A27"/>
    <w:pPr>
      <w:shd w:val="clear" w:color="auto" w:fill="FFFFFF"/>
      <w:spacing w:after="240" w:line="0" w:lineRule="atLeast"/>
    </w:pPr>
    <w:rPr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E0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F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57A2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57A27"/>
    <w:pPr>
      <w:shd w:val="clear" w:color="auto" w:fill="FFFFFF"/>
      <w:spacing w:after="240" w:line="0" w:lineRule="atLeast"/>
    </w:pPr>
    <w:rPr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E0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0F7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uav\&#1056;&#1072;&#1073;&#1086;&#1095;&#1080;&#1081;%20&#1089;&#1090;&#1086;&#1083;\&#1052;&#1086;&#1080;%20&#1076;&#1086;&#1082;&#1091;&#1084;&#1077;&#1085;&#1090;&#1099;\&#1072;&#1076;&#1084;&#1080;&#1085;&#1080;&#1089;&#1090;&#1088;&#1072;&#1090;.%20&#1088;&#1077;&#1075;&#1083;&#1072;&#1084;&#1077;&#1085;&#1090;\&#1086;&#1089;&#1077;&#1084;&#1077;&#1085;&#1077;&#1085;&#1080;&#1077;\&#1087;&#1088;&#1080;&#1083;.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прил.1</Template>
  <TotalTime>11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5</cp:revision>
  <cp:lastPrinted>2013-07-01T07:16:00Z</cp:lastPrinted>
  <dcterms:created xsi:type="dcterms:W3CDTF">2013-06-13T05:41:00Z</dcterms:created>
  <dcterms:modified xsi:type="dcterms:W3CDTF">2013-07-01T07:16:00Z</dcterms:modified>
</cp:coreProperties>
</file>